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184" w:rsidRDefault="006F5184" w:rsidP="006F518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SWAYN</w:t>
      </w:r>
      <w:r>
        <w:t xml:space="preserve">   </w:t>
      </w:r>
      <w:proofErr w:type="gramStart"/>
      <w:r>
        <w:t xml:space="preserve">   (</w:t>
      </w:r>
      <w:proofErr w:type="gramEnd"/>
      <w:r>
        <w:t>fl.1494)</w:t>
      </w:r>
    </w:p>
    <w:p w:rsidR="006F5184" w:rsidRDefault="006F5184" w:rsidP="006F518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Deal, Kent.</w:t>
      </w:r>
    </w:p>
    <w:p w:rsidR="006F5184" w:rsidRDefault="006F5184" w:rsidP="006F518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F5184" w:rsidRDefault="006F5184" w:rsidP="006F518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F5184" w:rsidRDefault="006F5184" w:rsidP="006F518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1494</w:t>
      </w:r>
      <w:r>
        <w:tab/>
        <w:t>He made his Will.  (Plomer p.460)</w:t>
      </w:r>
    </w:p>
    <w:p w:rsidR="006F5184" w:rsidRDefault="006F5184" w:rsidP="006F518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F5184" w:rsidRDefault="006F5184" w:rsidP="006F518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F5184" w:rsidRDefault="006F5184" w:rsidP="006F518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August 2017</w:t>
      </w:r>
    </w:p>
    <w:p w:rsidR="006B2F86" w:rsidRPr="00E71FC3" w:rsidRDefault="006F518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5184" w:rsidRDefault="006F5184" w:rsidP="00E71FC3">
      <w:pPr>
        <w:spacing w:after="0" w:line="240" w:lineRule="auto"/>
      </w:pPr>
      <w:r>
        <w:separator/>
      </w:r>
    </w:p>
  </w:endnote>
  <w:endnote w:type="continuationSeparator" w:id="0">
    <w:p w:rsidR="006F5184" w:rsidRDefault="006F51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5184" w:rsidRDefault="006F5184" w:rsidP="00E71FC3">
      <w:pPr>
        <w:spacing w:after="0" w:line="240" w:lineRule="auto"/>
      </w:pPr>
      <w:r>
        <w:separator/>
      </w:r>
    </w:p>
  </w:footnote>
  <w:footnote w:type="continuationSeparator" w:id="0">
    <w:p w:rsidR="006F5184" w:rsidRDefault="006F51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184"/>
    <w:rsid w:val="001A7C09"/>
    <w:rsid w:val="00577BD5"/>
    <w:rsid w:val="00656CBA"/>
    <w:rsid w:val="006A1F77"/>
    <w:rsid w:val="006F5184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04254E-EECC-40F2-8AD3-5CF156DA8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2017-08-28T14:58:00Z</dcterms:created>
  <dcterms:modified xsi:type="dcterms:W3CDTF">2017-08-28T15:02:00Z</dcterms:modified>
</cp:coreProperties>
</file>